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467C7" w14:textId="77777777" w:rsidR="00720E5C" w:rsidRDefault="00720E5C" w:rsidP="00720E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BATAILL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550E1C87" w14:textId="77777777" w:rsidR="00720E5C" w:rsidRDefault="00720E5C" w:rsidP="00720E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19693BB7" w14:textId="77777777" w:rsidR="00720E5C" w:rsidRDefault="00720E5C" w:rsidP="00720E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52498B2" w14:textId="77777777" w:rsidR="00720E5C" w:rsidRDefault="00720E5C" w:rsidP="00720E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02CDDE" w14:textId="77777777" w:rsidR="00720E5C" w:rsidRDefault="00720E5C" w:rsidP="00720E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Maud </w:t>
      </w:r>
      <w:proofErr w:type="spellStart"/>
      <w:r>
        <w:rPr>
          <w:rFonts w:ascii="Times New Roman" w:hAnsi="Times New Roman" w:cs="Times New Roman"/>
          <w:sz w:val="24"/>
          <w:szCs w:val="24"/>
        </w:rPr>
        <w:t>Hotoft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Hotoft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as the </w:t>
      </w:r>
    </w:p>
    <w:p w14:paraId="3EA07206" w14:textId="77777777" w:rsidR="00720E5C" w:rsidRDefault="00720E5C" w:rsidP="00720E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executrix of her late husband, William(q.v.).</w:t>
      </w:r>
    </w:p>
    <w:p w14:paraId="2C4328BF" w14:textId="77777777" w:rsidR="00720E5C" w:rsidRDefault="00720E5C" w:rsidP="00720E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77EF5B0" w14:textId="77777777" w:rsidR="00720E5C" w:rsidRDefault="00720E5C" w:rsidP="00720E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A433A8" w14:textId="77777777" w:rsidR="00720E5C" w:rsidRDefault="00720E5C" w:rsidP="00720E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5EA240" w14:textId="77777777" w:rsidR="00720E5C" w:rsidRDefault="00720E5C" w:rsidP="00720E5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July 2022</w:t>
      </w:r>
    </w:p>
    <w:p w14:paraId="34B58F0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132F3" w14:textId="77777777" w:rsidR="00720E5C" w:rsidRDefault="00720E5C" w:rsidP="009139A6">
      <w:r>
        <w:separator/>
      </w:r>
    </w:p>
  </w:endnote>
  <w:endnote w:type="continuationSeparator" w:id="0">
    <w:p w14:paraId="53637659" w14:textId="77777777" w:rsidR="00720E5C" w:rsidRDefault="00720E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D0B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4AA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911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CF269" w14:textId="77777777" w:rsidR="00720E5C" w:rsidRDefault="00720E5C" w:rsidP="009139A6">
      <w:r>
        <w:separator/>
      </w:r>
    </w:p>
  </w:footnote>
  <w:footnote w:type="continuationSeparator" w:id="0">
    <w:p w14:paraId="4014BC4D" w14:textId="77777777" w:rsidR="00720E5C" w:rsidRDefault="00720E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2C1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AFD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34D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E5C"/>
    <w:rsid w:val="000666E0"/>
    <w:rsid w:val="002510B7"/>
    <w:rsid w:val="005C130B"/>
    <w:rsid w:val="00720E5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739F9"/>
  <w15:chartTrackingRefBased/>
  <w15:docId w15:val="{0E82B9A5-782F-4EB7-A759-EADCDE195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20E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2022-07-31T11:14:00Z</dcterms:created>
  <dcterms:modified xsi:type="dcterms:W3CDTF">2022-07-31T11:15:00Z</dcterms:modified>
</cp:coreProperties>
</file>